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5A226" w14:textId="77777777" w:rsidR="00D7255C" w:rsidRPr="00BB17DF" w:rsidRDefault="00D7255C" w:rsidP="00D7255C">
      <w:pPr>
        <w:jc w:val="center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社会保険等適用除外申出書</w:t>
      </w:r>
    </w:p>
    <w:p w14:paraId="5F0A4F63" w14:textId="77777777" w:rsidR="00D7255C" w:rsidRPr="00BB17DF" w:rsidRDefault="00D7255C" w:rsidP="00D7255C">
      <w:pPr>
        <w:jc w:val="right"/>
        <w:rPr>
          <w:sz w:val="24"/>
          <w:szCs w:val="24"/>
        </w:rPr>
      </w:pPr>
    </w:p>
    <w:p w14:paraId="29948306" w14:textId="77777777" w:rsidR="00D7255C" w:rsidRPr="00BB17DF" w:rsidRDefault="00D7255C" w:rsidP="00D7255C">
      <w:pPr>
        <w:ind w:firstLineChars="100" w:firstLine="2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北海道</w:t>
      </w:r>
      <w:r>
        <w:rPr>
          <w:rFonts w:hint="eastAsia"/>
          <w:sz w:val="24"/>
          <w:szCs w:val="24"/>
        </w:rPr>
        <w:t>立</w:t>
      </w:r>
      <w:r>
        <w:rPr>
          <w:sz w:val="24"/>
          <w:szCs w:val="24"/>
        </w:rPr>
        <w:t>教育研究所</w:t>
      </w:r>
      <w:r>
        <w:rPr>
          <w:rFonts w:hint="eastAsia"/>
          <w:sz w:val="24"/>
          <w:szCs w:val="24"/>
        </w:rPr>
        <w:t>長</w:t>
      </w:r>
      <w:r w:rsidRPr="00BB17DF">
        <w:rPr>
          <w:rFonts w:hint="eastAsia"/>
          <w:sz w:val="24"/>
          <w:szCs w:val="24"/>
        </w:rPr>
        <w:t xml:space="preserve">　様</w:t>
      </w:r>
    </w:p>
    <w:p w14:paraId="417352E6" w14:textId="77777777" w:rsidR="00D7255C" w:rsidRPr="004B31F6" w:rsidRDefault="00D7255C" w:rsidP="00D7255C">
      <w:pPr>
        <w:rPr>
          <w:sz w:val="24"/>
          <w:szCs w:val="24"/>
        </w:rPr>
      </w:pPr>
    </w:p>
    <w:p w14:paraId="0040139B" w14:textId="77777777" w:rsidR="00D7255C" w:rsidRPr="00BB17DF" w:rsidRDefault="00D7255C" w:rsidP="00D7255C">
      <w:pPr>
        <w:ind w:firstLineChars="100" w:firstLine="2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次の理由により、社会保険又は雇用保険の届出義務のないことを申し出ます。</w:t>
      </w:r>
    </w:p>
    <w:p w14:paraId="353CD0D0" w14:textId="77777777" w:rsidR="00D7255C" w:rsidRPr="00BB17DF" w:rsidRDefault="00D7255C" w:rsidP="00D7255C">
      <w:pPr>
        <w:ind w:firstLineChars="100" w:firstLine="2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また、申出の内容を確認するため、北海道が他の官公署等に照会を行うことについて承諾します。</w:t>
      </w:r>
    </w:p>
    <w:p w14:paraId="79239B8B" w14:textId="77777777" w:rsidR="00D7255C" w:rsidRPr="00BB17DF" w:rsidRDefault="00D7255C" w:rsidP="00D7255C">
      <w:pPr>
        <w:rPr>
          <w:sz w:val="24"/>
          <w:szCs w:val="24"/>
        </w:rPr>
      </w:pPr>
    </w:p>
    <w:p w14:paraId="661325DF" w14:textId="77777777" w:rsidR="00D7255C" w:rsidRPr="00BB17DF" w:rsidRDefault="00D7255C" w:rsidP="00D7255C">
      <w:pPr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【社会保険】　□健康保険　　□厚生年金保険</w:t>
      </w:r>
    </w:p>
    <w:p w14:paraId="07A0B7F4" w14:textId="77777777" w:rsidR="00D7255C" w:rsidRPr="00BB17DF" w:rsidRDefault="00D7255C" w:rsidP="00D7255C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１．従業員５人未満の個人事業所であるため。</w:t>
      </w:r>
      <w:r>
        <w:rPr>
          <w:rFonts w:hint="eastAsia"/>
          <w:sz w:val="24"/>
          <w:szCs w:val="24"/>
        </w:rPr>
        <w:t xml:space="preserve">　</w:t>
      </w:r>
    </w:p>
    <w:p w14:paraId="3BBDBA3F" w14:textId="77777777" w:rsidR="00D7255C" w:rsidRPr="00BB17DF" w:rsidRDefault="00D7255C" w:rsidP="00D7255C">
      <w:pPr>
        <w:ind w:leftChars="300" w:left="690" w:hangingChars="100" w:hanging="2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２．従業員５人以上であっても、強制適用事業所となる業種でない個人事業所のため。</w:t>
      </w:r>
    </w:p>
    <w:p w14:paraId="789EDBF9" w14:textId="77777777" w:rsidR="00D7255C" w:rsidRPr="00BB17DF" w:rsidRDefault="00D7255C" w:rsidP="00D7255C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３．その他</w:t>
      </w:r>
    </w:p>
    <w:tbl>
      <w:tblPr>
        <w:tblStyle w:val="af1"/>
        <w:tblW w:w="0" w:type="auto"/>
        <w:tblInd w:w="704" w:type="dxa"/>
        <w:tblLook w:val="04A0" w:firstRow="1" w:lastRow="0" w:firstColumn="1" w:lastColumn="0" w:noHBand="0" w:noVBand="1"/>
      </w:tblPr>
      <w:tblGrid>
        <w:gridCol w:w="8312"/>
      </w:tblGrid>
      <w:tr w:rsidR="00D7255C" w:rsidRPr="00BB17DF" w14:paraId="558B0A01" w14:textId="77777777" w:rsidTr="00811E8E">
        <w:trPr>
          <w:trHeight w:val="1177"/>
        </w:trPr>
        <w:tc>
          <w:tcPr>
            <w:tcW w:w="9356" w:type="dxa"/>
          </w:tcPr>
          <w:p w14:paraId="0169DE8A" w14:textId="77777777" w:rsidR="00D7255C" w:rsidRPr="00BB17DF" w:rsidRDefault="00D7255C" w:rsidP="00811E8E">
            <w:pPr>
              <w:rPr>
                <w:sz w:val="24"/>
                <w:szCs w:val="24"/>
              </w:rPr>
            </w:pPr>
          </w:p>
        </w:tc>
      </w:tr>
    </w:tbl>
    <w:p w14:paraId="520BB935" w14:textId="77777777" w:rsidR="00D7255C" w:rsidRPr="00BB17DF" w:rsidRDefault="00D7255C" w:rsidP="00D7255C">
      <w:pPr>
        <w:ind w:leftChars="-94" w:left="1" w:hangingChars="59" w:hanging="142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　注１　届出義務のない保険の種類をチェックし、該当する番号を◯で囲むこと。</w:t>
      </w:r>
    </w:p>
    <w:p w14:paraId="26CCFA53" w14:textId="77777777" w:rsidR="00D7255C" w:rsidRPr="00BB17DF" w:rsidRDefault="00D7255C" w:rsidP="00D7255C">
      <w:pPr>
        <w:ind w:leftChars="400" w:left="773" w:hangingChars="72" w:hanging="173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２　その他を選択した場合は、関係機関に問い合わせを行った上でその理由を記載すること。</w:t>
      </w:r>
    </w:p>
    <w:p w14:paraId="20AC145A" w14:textId="77777777" w:rsidR="00D7255C" w:rsidRPr="00BB17DF" w:rsidRDefault="00D7255C" w:rsidP="00D7255C">
      <w:pPr>
        <w:ind w:firstLineChars="270" w:firstLine="648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（例）◯◯年金事務所に確認し、△△により適用除外となる。</w:t>
      </w:r>
    </w:p>
    <w:p w14:paraId="04957E24" w14:textId="77777777" w:rsidR="00D7255C" w:rsidRPr="00BB17DF" w:rsidRDefault="00D7255C" w:rsidP="00D7255C">
      <w:pPr>
        <w:rPr>
          <w:sz w:val="24"/>
          <w:szCs w:val="24"/>
        </w:rPr>
      </w:pPr>
    </w:p>
    <w:p w14:paraId="7614DC74" w14:textId="77777777" w:rsidR="00D7255C" w:rsidRPr="00BB17DF" w:rsidRDefault="00D7255C" w:rsidP="00D7255C">
      <w:pPr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【雇用保険】</w:t>
      </w:r>
    </w:p>
    <w:p w14:paraId="195A42E2" w14:textId="77777777" w:rsidR="00D7255C" w:rsidRPr="00BB17DF" w:rsidRDefault="00D7255C" w:rsidP="00D7255C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１．役員のみの法人であるため。</w:t>
      </w:r>
    </w:p>
    <w:p w14:paraId="36C48B94" w14:textId="77777777" w:rsidR="00D7255C" w:rsidRPr="00BB17DF" w:rsidRDefault="00D7255C" w:rsidP="00D7255C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２．その他</w:t>
      </w:r>
    </w:p>
    <w:tbl>
      <w:tblPr>
        <w:tblStyle w:val="af1"/>
        <w:tblW w:w="0" w:type="auto"/>
        <w:tblInd w:w="704" w:type="dxa"/>
        <w:tblLook w:val="04A0" w:firstRow="1" w:lastRow="0" w:firstColumn="1" w:lastColumn="0" w:noHBand="0" w:noVBand="1"/>
      </w:tblPr>
      <w:tblGrid>
        <w:gridCol w:w="8312"/>
      </w:tblGrid>
      <w:tr w:rsidR="00D7255C" w:rsidRPr="00BB17DF" w14:paraId="789E6813" w14:textId="77777777" w:rsidTr="00811E8E">
        <w:trPr>
          <w:trHeight w:val="1177"/>
        </w:trPr>
        <w:tc>
          <w:tcPr>
            <w:tcW w:w="9356" w:type="dxa"/>
          </w:tcPr>
          <w:p w14:paraId="2D2B7E70" w14:textId="77777777" w:rsidR="00D7255C" w:rsidRPr="00BB17DF" w:rsidRDefault="00D7255C" w:rsidP="00811E8E">
            <w:pPr>
              <w:rPr>
                <w:sz w:val="24"/>
                <w:szCs w:val="24"/>
              </w:rPr>
            </w:pPr>
          </w:p>
        </w:tc>
      </w:tr>
    </w:tbl>
    <w:p w14:paraId="700B957D" w14:textId="77777777" w:rsidR="00D7255C" w:rsidRDefault="00D7255C" w:rsidP="00D7255C">
      <w:pPr>
        <w:ind w:leftChars="-110" w:left="567" w:hangingChars="305" w:hanging="732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　注１　該当する番号を◯で囲むこと。</w:t>
      </w:r>
    </w:p>
    <w:p w14:paraId="0772CE88" w14:textId="77777777" w:rsidR="00D7255C" w:rsidRPr="00BB17DF" w:rsidRDefault="00D7255C" w:rsidP="00D7255C">
      <w:pPr>
        <w:ind w:leftChars="-110" w:left="567" w:hangingChars="305" w:hanging="73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B17DF">
        <w:rPr>
          <w:rFonts w:hint="eastAsia"/>
          <w:sz w:val="24"/>
          <w:szCs w:val="24"/>
        </w:rPr>
        <w:t>２　その他を選択した場合は、関係機関に問い合わせを行った上でその理由を記載すること。</w:t>
      </w:r>
    </w:p>
    <w:p w14:paraId="5A69DD18" w14:textId="77777777" w:rsidR="00D7255C" w:rsidRPr="00BB17DF" w:rsidRDefault="00D7255C" w:rsidP="00D7255C">
      <w:pPr>
        <w:ind w:firstLineChars="270" w:firstLine="648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（例）◯◯ハローワークに確認し、△△により適用除外となる。</w:t>
      </w:r>
    </w:p>
    <w:p w14:paraId="2A53C992" w14:textId="77777777" w:rsidR="00D7255C" w:rsidRPr="00BB17DF" w:rsidRDefault="004B31F6" w:rsidP="00D7255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6B68B66F" w14:textId="5FEBA4A1" w:rsidR="00D7255C" w:rsidRPr="00BB17DF" w:rsidRDefault="0008260F" w:rsidP="004B31F6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D7255C" w:rsidRPr="00BB17DF">
        <w:rPr>
          <w:rFonts w:hint="eastAsia"/>
          <w:sz w:val="24"/>
          <w:szCs w:val="24"/>
        </w:rPr>
        <w:t xml:space="preserve">　　年　　月　　日</w:t>
      </w:r>
    </w:p>
    <w:p w14:paraId="2B2BBCB5" w14:textId="77777777" w:rsidR="00D7255C" w:rsidRPr="004B31F6" w:rsidRDefault="00D7255C" w:rsidP="00D7255C">
      <w:pPr>
        <w:wordWrap w:val="0"/>
        <w:ind w:right="600"/>
        <w:rPr>
          <w:sz w:val="24"/>
          <w:szCs w:val="24"/>
        </w:rPr>
      </w:pPr>
    </w:p>
    <w:p w14:paraId="47F3334F" w14:textId="77777777" w:rsidR="00D7255C" w:rsidRPr="00BB17DF" w:rsidRDefault="00D7255C" w:rsidP="00D7255C">
      <w:pPr>
        <w:wordWrap w:val="0"/>
        <w:ind w:right="600" w:firstLineChars="2100" w:firstLine="50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所在地　　　　　　　　　　　</w:t>
      </w:r>
    </w:p>
    <w:p w14:paraId="58044972" w14:textId="4F15439B" w:rsidR="00F06D8A" w:rsidRDefault="00D7255C" w:rsidP="00D7255C">
      <w:pPr>
        <w:wordWrap w:val="0"/>
        <w:ind w:right="600" w:firstLineChars="2100" w:firstLine="5040"/>
      </w:pPr>
      <w:r w:rsidRPr="00BB17DF">
        <w:rPr>
          <w:rFonts w:hint="eastAsia"/>
          <w:sz w:val="24"/>
          <w:szCs w:val="24"/>
        </w:rPr>
        <w:t xml:space="preserve">商号又は名称　　　　　　　　　　　　　　　</w:t>
      </w: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　　　　</w:t>
      </w: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　　　　　　　　</w:t>
      </w:r>
      <w:r w:rsidRPr="00BB17DF">
        <w:rPr>
          <w:rFonts w:hint="eastAsia"/>
          <w:sz w:val="24"/>
          <w:szCs w:val="24"/>
        </w:rPr>
        <w:t>代表者</w:t>
      </w: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　</w:t>
      </w:r>
      <w:r w:rsidR="00FF7C93">
        <w:rPr>
          <w:rFonts w:hint="eastAsia"/>
          <w:sz w:val="24"/>
          <w:szCs w:val="24"/>
        </w:rPr>
        <w:t xml:space="preserve">　　　　　　　　</w:t>
      </w:r>
      <w:bookmarkStart w:id="0" w:name="_GoBack"/>
      <w:bookmarkEnd w:id="0"/>
      <w:r w:rsidRPr="00BB17DF">
        <w:rPr>
          <w:rFonts w:hint="eastAsia"/>
          <w:sz w:val="24"/>
          <w:szCs w:val="24"/>
        </w:rPr>
        <w:t xml:space="preserve">　　</w:t>
      </w:r>
    </w:p>
    <w:sectPr w:rsidR="00F06D8A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DF9A3" w14:textId="77777777" w:rsidR="00747803" w:rsidRDefault="00747803" w:rsidP="00747803">
      <w:r>
        <w:separator/>
      </w:r>
    </w:p>
  </w:endnote>
  <w:endnote w:type="continuationSeparator" w:id="0">
    <w:p w14:paraId="1B42ABF9" w14:textId="77777777" w:rsidR="00747803" w:rsidRDefault="00747803" w:rsidP="0074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7E619" w14:textId="77777777" w:rsidR="00747803" w:rsidRDefault="00747803" w:rsidP="00747803">
      <w:r>
        <w:separator/>
      </w:r>
    </w:p>
  </w:footnote>
  <w:footnote w:type="continuationSeparator" w:id="0">
    <w:p w14:paraId="04873D8E" w14:textId="77777777" w:rsidR="00747803" w:rsidRDefault="00747803" w:rsidP="00747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55C"/>
    <w:rsid w:val="0008260F"/>
    <w:rsid w:val="004B31F6"/>
    <w:rsid w:val="00747803"/>
    <w:rsid w:val="00D7255C"/>
    <w:rsid w:val="00F06D8A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CD217A"/>
  <w15:docId w15:val="{98A665C4-A602-406A-B434-6408A589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55C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15"/>
      <w:szCs w:val="15"/>
    </w:rPr>
  </w:style>
  <w:style w:type="paragraph" w:styleId="1">
    <w:name w:val="heading 1"/>
    <w:basedOn w:val="a"/>
    <w:next w:val="a"/>
    <w:link w:val="10"/>
    <w:uiPriority w:val="9"/>
    <w:qFormat/>
    <w:pPr>
      <w:keepNext/>
      <w:overflowPunct/>
      <w:adjustRightInd/>
      <w:textAlignment w:val="auto"/>
      <w:outlineLvl w:val="0"/>
    </w:pPr>
    <w:rPr>
      <w:rFonts w:asciiTheme="majorHAnsi" w:eastAsiaTheme="majorEastAsia" w:hAnsiTheme="majorHAnsi" w:cstheme="majorBidi"/>
      <w:color w:val="auto"/>
      <w:kern w:val="2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verflowPunct/>
      <w:adjustRightInd/>
      <w:textAlignment w:val="auto"/>
      <w:outlineLvl w:val="1"/>
    </w:pPr>
    <w:rPr>
      <w:rFonts w:asciiTheme="majorHAnsi" w:eastAsiaTheme="majorEastAsia" w:hAnsiTheme="majorHAnsi" w:cstheme="majorBidi"/>
      <w:color w:val="auto"/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overflowPunct/>
      <w:adjustRightInd/>
      <w:ind w:leftChars="400" w:left="400"/>
      <w:textAlignment w:val="auto"/>
      <w:outlineLvl w:val="2"/>
    </w:pPr>
    <w:rPr>
      <w:rFonts w:asciiTheme="majorHAnsi" w:eastAsiaTheme="majorEastAsia" w:hAnsiTheme="majorHAnsi" w:cstheme="majorBidi"/>
      <w:color w:val="auto"/>
      <w:kern w:val="2"/>
      <w:sz w:val="21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overflowPunct/>
      <w:adjustRightInd/>
      <w:ind w:leftChars="400" w:left="400"/>
      <w:textAlignment w:val="auto"/>
      <w:outlineLvl w:val="3"/>
    </w:pPr>
    <w:rPr>
      <w:rFonts w:asciiTheme="minorHAnsi" w:eastAsiaTheme="minorEastAsia" w:hAnsiTheme="minorHAnsi" w:cstheme="minorBidi"/>
      <w:b/>
      <w:bCs/>
      <w:color w:val="auto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overflowPunct/>
      <w:adjustRightInd/>
      <w:ind w:leftChars="800" w:left="800"/>
      <w:textAlignment w:val="auto"/>
      <w:outlineLvl w:val="4"/>
    </w:pPr>
    <w:rPr>
      <w:rFonts w:asciiTheme="majorHAnsi" w:eastAsiaTheme="majorEastAsia" w:hAnsiTheme="majorHAnsi" w:cstheme="majorBidi"/>
      <w:color w:val="auto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overflowPunct/>
      <w:adjustRightInd/>
      <w:ind w:leftChars="800" w:left="800"/>
      <w:textAlignment w:val="auto"/>
      <w:outlineLvl w:val="5"/>
    </w:pPr>
    <w:rPr>
      <w:rFonts w:asciiTheme="minorHAnsi" w:eastAsiaTheme="minorEastAsia" w:hAnsiTheme="minorHAnsi" w:cstheme="minorBidi"/>
      <w:b/>
      <w:bCs/>
      <w:color w:val="auto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overflowPunct/>
      <w:adjustRightInd/>
      <w:ind w:leftChars="800" w:left="800"/>
      <w:textAlignment w:val="auto"/>
      <w:outlineLvl w:val="6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overflowPunct/>
      <w:adjustRightInd/>
      <w:ind w:leftChars="1200" w:left="1200"/>
      <w:textAlignment w:val="auto"/>
      <w:outlineLvl w:val="7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overflowPunct/>
      <w:adjustRightInd/>
      <w:ind w:leftChars="1200" w:left="1200"/>
      <w:textAlignment w:val="auto"/>
      <w:outlineLvl w:val="8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overflowPunct/>
      <w:adjustRightInd/>
      <w:spacing w:before="240" w:after="120"/>
      <w:jc w:val="center"/>
      <w:textAlignment w:val="auto"/>
      <w:outlineLvl w:val="0"/>
    </w:pPr>
    <w:rPr>
      <w:rFonts w:asciiTheme="majorHAnsi" w:eastAsia="ＭＳ ゴシック" w:hAnsiTheme="majorHAnsi" w:cstheme="majorBidi"/>
      <w:color w:val="auto"/>
      <w:kern w:val="2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overflowPunct/>
      <w:adjustRightInd/>
      <w:jc w:val="center"/>
      <w:textAlignment w:val="auto"/>
      <w:outlineLvl w:val="1"/>
    </w:pPr>
    <w:rPr>
      <w:rFonts w:asciiTheme="majorHAnsi" w:eastAsia="ＭＳ ゴシック" w:hAnsiTheme="majorHAnsi" w:cstheme="majorBidi"/>
      <w:color w:val="auto"/>
      <w:kern w:val="2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pPr>
      <w:overflowPunct/>
      <w:adjustRightInd/>
      <w:textAlignment w:val="auto"/>
    </w:pPr>
    <w:rPr>
      <w:rFonts w:asciiTheme="minorHAnsi" w:eastAsiaTheme="minorEastAsia" w:hAnsiTheme="minorHAnsi" w:cstheme="minorBidi"/>
      <w:i/>
      <w:iCs/>
      <w:color w:val="000000" w:themeColor="text1"/>
      <w:kern w:val="2"/>
      <w:sz w:val="21"/>
      <w:szCs w:val="22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overflowPunct/>
      <w:adjustRightInd/>
      <w:spacing w:before="200" w:after="280"/>
      <w:ind w:left="936" w:right="936"/>
      <w:textAlignment w:val="auto"/>
    </w:pPr>
    <w:rPr>
      <w:rFonts w:asciiTheme="minorHAnsi" w:eastAsiaTheme="minorEastAsia" w:hAnsiTheme="minorHAnsi" w:cstheme="minorBidi"/>
      <w:b/>
      <w:bCs/>
      <w:i/>
      <w:iCs/>
      <w:color w:val="4F81BD" w:themeColor="accent1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overflowPunct/>
      <w:adjustRightInd/>
      <w:ind w:leftChars="400" w:left="840"/>
      <w:textAlignment w:val="auto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1">
    <w:name w:val="Table Grid"/>
    <w:basedOn w:val="a1"/>
    <w:uiPriority w:val="39"/>
    <w:rsid w:val="00D7255C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4B3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4B31F6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747803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747803"/>
    <w:rPr>
      <w:rFonts w:ascii="ＭＳ 明朝" w:eastAsia="ＭＳ 明朝" w:hAnsi="ＭＳ 明朝" w:cs="ＭＳ 明朝"/>
      <w:color w:val="000000"/>
      <w:kern w:val="0"/>
      <w:sz w:val="15"/>
      <w:szCs w:val="15"/>
    </w:rPr>
  </w:style>
  <w:style w:type="paragraph" w:styleId="af6">
    <w:name w:val="footer"/>
    <w:basedOn w:val="a"/>
    <w:link w:val="af7"/>
    <w:uiPriority w:val="99"/>
    <w:unhideWhenUsed/>
    <w:rsid w:val="00747803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747803"/>
    <w:rPr>
      <w:rFonts w:ascii="ＭＳ 明朝" w:eastAsia="ＭＳ 明朝" w:hAnsi="ＭＳ 明朝" w:cs="ＭＳ 明朝"/>
      <w:color w:val="000000"/>
      <w:kern w:val="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WindowsApps\Microsoft.Office.Desktop.Word_16051.17231.20236.0_x86__8wekyb3d8bbwe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岡部　真希</dc:creator>
  <cp:keywords/>
  <dc:description/>
  <cp:lastModifiedBy>土山＿真紀</cp:lastModifiedBy>
  <cp:revision>4</cp:revision>
  <cp:lastPrinted>2025-02-20T03:46:00Z</cp:lastPrinted>
  <dcterms:created xsi:type="dcterms:W3CDTF">2024-03-14T15:25:00Z</dcterms:created>
  <dcterms:modified xsi:type="dcterms:W3CDTF">2025-02-20T03:48:00Z</dcterms:modified>
</cp:coreProperties>
</file>